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CAC" w:rsidRDefault="00AE1DB8" w:rsidP="00B54CAC"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7" type="#_x0000_t158" style="position:absolute;margin-left:72.1pt;margin-top:15.35pt;width:434.7pt;height:51.6pt;z-index:251659264;mso-position-horizontal-relative:text;mso-position-vertical-relative:text;mso-width-relative:page;mso-height-relative:page" fillcolor="#3cf" strokecolor="#009" strokeweight="1pt">
            <v:fill r:id="rId8" o:title=""/>
            <v:stroke r:id="rId8" o:title=""/>
            <v:shadow color="#009" offset="7pt,-7pt"/>
            <v:textpath style="font-family:&quot;Impact&quot;;v-text-kern:t" trim="t" fitpath="t" xscale="f" string="Ученики поздравляют!"/>
            <w10:wrap type="square"/>
          </v:shape>
        </w:pict>
      </w:r>
    </w:p>
    <w:p w:rsidR="00B54CAC" w:rsidRPr="00B54CAC" w:rsidRDefault="00B54CAC" w:rsidP="00B54CAC"/>
    <w:p w:rsidR="00B54CAC" w:rsidRPr="00B54CAC" w:rsidRDefault="00AE1DB8" w:rsidP="00B54CA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297.15pt;margin-top:18.5pt;width:223.85pt;height:173pt;z-index:25166336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" fillcolor="#fabf8f [1945]" strokecolor="#e36c0a [2409]" strokeweight="1pt">
            <v:fill color2="#fde9d9 [665]" angle="135" focus="50%" type="gradient"/>
            <v:shadow on="t" color="#974706 [1609]" opacity=".5" offset="1pt"/>
            <v:textbox style="mso-next-textbox:#Text Box 6">
              <w:txbxContent>
                <w:p w:rsidR="00B54CAC" w:rsidRPr="00AE1DB8" w:rsidRDefault="00B54CAC" w:rsidP="00B54CAC">
                  <w:pPr>
                    <w:ind w:firstLine="708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AE1DB8">
                    <w:rPr>
                      <w:rFonts w:ascii="Times New Roman" w:hAnsi="Times New Roman" w:cs="Times New Roman"/>
                      <w:sz w:val="28"/>
                    </w:rPr>
                    <w:t xml:space="preserve">Наша школа самая лучшая. В ней работают замечательные учителя. Ребята нашей школы  разные, но все очень любят ее. Здесь мы научились понимать друг друга и уважать людей. Я ценю свою школу! </w:t>
                  </w:r>
                </w:p>
                <w:p w:rsidR="00B54CAC" w:rsidRPr="00AE1DB8" w:rsidRDefault="00C0431B" w:rsidP="00B54CAC">
                  <w:pPr>
                    <w:jc w:val="right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AE1DB8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Отрощенко </w:t>
                  </w:r>
                  <w:proofErr w:type="spellStart"/>
                  <w:r w:rsidRPr="00AE1DB8">
                    <w:rPr>
                      <w:rFonts w:ascii="Times New Roman" w:hAnsi="Times New Roman" w:cs="Times New Roman"/>
                      <w:b/>
                      <w:sz w:val="28"/>
                    </w:rPr>
                    <w:t>Русалина</w:t>
                  </w:r>
                  <w:proofErr w:type="spellEnd"/>
                  <w:r w:rsidRPr="00AE1DB8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(6б)</w:t>
                  </w:r>
                </w:p>
                <w:p w:rsidR="00B54CAC" w:rsidRPr="00AE1DB8" w:rsidRDefault="00B54CAC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B54CAC" w:rsidRDefault="00AE1DB8" w:rsidP="00B54CAC">
      <w:r>
        <w:rPr>
          <w:noProof/>
        </w:rPr>
        <w:pict>
          <v:shape id="TextBox 1" o:spid="_x0000_s1030" type="#_x0000_t202" style="position:absolute;margin-left:28.35pt;margin-top:3.8pt;width:245.25pt;height:198.8pt;z-index:251662336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" fillcolor="#9eeaff" strokecolor="#40a7c2 [3048]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54CAC" w:rsidRPr="00AE1DB8" w:rsidRDefault="00B54CAC" w:rsidP="00B54CAC">
                  <w:pPr>
                    <w:pStyle w:val="a9"/>
                    <w:spacing w:before="0" w:beforeAutospacing="0" w:after="0" w:afterAutospacing="0"/>
                    <w:jc w:val="both"/>
                    <w:rPr>
                      <w:sz w:val="28"/>
                    </w:rPr>
                  </w:pPr>
                  <w:r w:rsidRPr="00AE1DB8">
                    <w:rPr>
                      <w:rFonts w:asciiTheme="minorHAnsi" w:hAnsi="Calibri" w:cstheme="minorBidi"/>
                      <w:color w:val="000000" w:themeColor="dark1"/>
                      <w:kern w:val="24"/>
                      <w:sz w:val="40"/>
                      <w:szCs w:val="36"/>
                    </w:rPr>
                    <w:tab/>
                    <w:t xml:space="preserve"> </w:t>
                  </w:r>
                  <w:r w:rsidRPr="00AE1DB8">
                    <w:rPr>
                      <w:color w:val="000000" w:themeColor="dark1"/>
                      <w:kern w:val="24"/>
                      <w:sz w:val="28"/>
                    </w:rPr>
                    <w:t>Помню, как с букетом цветов я впервые переступила порог нашей школы. Здесь нас научили правильно читать, писать и решать. У меня прекрасные учителя, которые стараются сделать из нас образованных людей и подготовить к взрослой жизни. Я очень хочу, чтобы наша школа оставалась такой же красивой и приветливой.</w:t>
                  </w:r>
                </w:p>
                <w:p w:rsidR="00B54CAC" w:rsidRPr="00AE1DB8" w:rsidRDefault="00B54CAC" w:rsidP="00AE1DB8">
                  <w:pPr>
                    <w:pStyle w:val="a9"/>
                    <w:spacing w:before="120" w:beforeAutospacing="0" w:after="240" w:afterAutospacing="0"/>
                    <w:jc w:val="right"/>
                    <w:rPr>
                      <w:sz w:val="28"/>
                    </w:rPr>
                  </w:pPr>
                  <w:proofErr w:type="spellStart"/>
                  <w:r w:rsidRPr="00AE1DB8">
                    <w:rPr>
                      <w:b/>
                      <w:bCs/>
                      <w:color w:val="000000" w:themeColor="dark1"/>
                      <w:kern w:val="24"/>
                      <w:sz w:val="28"/>
                    </w:rPr>
                    <w:t>Лиханова</w:t>
                  </w:r>
                  <w:proofErr w:type="spellEnd"/>
                  <w:r w:rsidRPr="00AE1DB8">
                    <w:rPr>
                      <w:b/>
                      <w:bCs/>
                      <w:color w:val="000000" w:themeColor="dark1"/>
                      <w:kern w:val="24"/>
                      <w:sz w:val="28"/>
                    </w:rPr>
                    <w:t xml:space="preserve"> Катя  </w:t>
                  </w:r>
                  <w:r w:rsidR="00C0431B" w:rsidRPr="00AE1DB8">
                    <w:rPr>
                      <w:b/>
                      <w:bCs/>
                      <w:color w:val="000000" w:themeColor="dark1"/>
                      <w:kern w:val="24"/>
                      <w:sz w:val="28"/>
                    </w:rPr>
                    <w:t>(</w:t>
                  </w:r>
                  <w:r w:rsidRPr="00AE1DB8">
                    <w:rPr>
                      <w:b/>
                      <w:bCs/>
                      <w:color w:val="000000" w:themeColor="dark1"/>
                      <w:kern w:val="24"/>
                      <w:sz w:val="28"/>
                    </w:rPr>
                    <w:t>6б</w:t>
                  </w:r>
                  <w:r w:rsidR="00C0431B" w:rsidRPr="00AE1DB8">
                    <w:rPr>
                      <w:b/>
                      <w:bCs/>
                      <w:color w:val="000000" w:themeColor="dark1"/>
                      <w:kern w:val="24"/>
                      <w:sz w:val="28"/>
                    </w:rPr>
                    <w:t xml:space="preserve">) </w:t>
                  </w:r>
                  <w:r w:rsidRPr="00AE1DB8">
                    <w:rPr>
                      <w:b/>
                      <w:bCs/>
                      <w:color w:val="000000" w:themeColor="dark1"/>
                      <w:kern w:val="24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3D7EEF" w:rsidRPr="00B54CAC" w:rsidRDefault="00AE1DB8" w:rsidP="00B54CAC">
      <w:pPr>
        <w:jc w:val="center"/>
      </w:pPr>
      <w:bookmarkStart w:id="0" w:name="_GoBack"/>
      <w:bookmarkEnd w:id="0"/>
      <w:r>
        <w:rPr>
          <w:noProof/>
        </w:rPr>
        <w:pict>
          <v:shape id="Text Box 7" o:spid="_x0000_s1028" type="#_x0000_t202" style="position:absolute;left:0;text-align:left;margin-left:28.35pt;margin-top:209.15pt;width:245.25pt;height:240.55pt;z-index:25166438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" fillcolor="#b2a1c7 [1943]" strokecolor="#5f497a [2407]" strokeweight="1pt">
            <v:fill color2="#e5dfec [663]" angle="-45" focus="-50%" type="gradient"/>
            <v:shadow on="t" type="perspective" color="#3f3151 [1607]" opacity=".5" offset="1pt" offset2="-3pt"/>
            <v:textbox style="mso-next-textbox:#Text Box 7">
              <w:txbxContent>
                <w:p w:rsidR="001A0777" w:rsidRPr="00AE1DB8" w:rsidRDefault="001A0777" w:rsidP="000C19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Школа, поздравляю я тебя!</w:t>
                  </w:r>
                </w:p>
                <w:p w:rsidR="001A0777" w:rsidRPr="00AE1DB8" w:rsidRDefault="001A0777" w:rsidP="000C19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И отношусь к тебе всегда любя.</w:t>
                  </w:r>
                </w:p>
                <w:p w:rsidR="001A0777" w:rsidRPr="00AE1DB8" w:rsidRDefault="001A0777" w:rsidP="000C19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Хочу учителям здоровья, счастья пожелать,</w:t>
                  </w:r>
                </w:p>
                <w:p w:rsidR="001A0777" w:rsidRPr="00AE1DB8" w:rsidRDefault="001A0777" w:rsidP="000C19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Ведь нашей школе 35!</w:t>
                  </w:r>
                </w:p>
                <w:p w:rsidR="001A0777" w:rsidRPr="00AE1DB8" w:rsidRDefault="001A0777" w:rsidP="000C19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:rsidR="001A0777" w:rsidRPr="00AE1DB8" w:rsidRDefault="001A0777" w:rsidP="000C19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Спасибо</w:t>
                  </w:r>
                  <w:r w:rsidR="000E2820"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,</w:t>
                  </w:r>
                  <w:r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школа, за учителей хороших!</w:t>
                  </w:r>
                </w:p>
                <w:p w:rsidR="001A0777" w:rsidRPr="00AE1DB8" w:rsidRDefault="001A0777" w:rsidP="000C19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Спасибо</w:t>
                  </w:r>
                  <w:r w:rsidR="000E2820"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,</w:t>
                  </w:r>
                  <w:r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школа, за их помощь!</w:t>
                  </w:r>
                </w:p>
                <w:p w:rsidR="001A0777" w:rsidRPr="00AE1DB8" w:rsidRDefault="001A0777" w:rsidP="000C19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Спасибо</w:t>
                  </w:r>
                  <w:r w:rsidR="000E2820"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,</w:t>
                  </w:r>
                  <w:r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школа, за глубокие знания!</w:t>
                  </w:r>
                </w:p>
                <w:p w:rsidR="001A0777" w:rsidRPr="00AE1DB8" w:rsidRDefault="00C0431B" w:rsidP="000C19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Спасибо</w:t>
                  </w:r>
                  <w:r w:rsidR="000E2820"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,</w:t>
                  </w:r>
                  <w:r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школа, за хорошие</w:t>
                  </w:r>
                  <w:r w:rsidR="001A0777" w:rsidRPr="00AE1DB8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воспоминания!</w:t>
                  </w:r>
                </w:p>
                <w:p w:rsidR="000C197D" w:rsidRPr="00AE1DB8" w:rsidRDefault="000C197D" w:rsidP="000C19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:rsidR="001A0777" w:rsidRPr="00AE1DB8" w:rsidRDefault="001A0777" w:rsidP="000C197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</w:pPr>
                  <w:proofErr w:type="spellStart"/>
                  <w:r w:rsidRPr="00AE1DB8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Исматова</w:t>
                  </w:r>
                  <w:proofErr w:type="spellEnd"/>
                  <w:r w:rsidRPr="00AE1DB8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 xml:space="preserve"> Э</w:t>
                  </w:r>
                  <w:r w:rsidR="00C0431B" w:rsidRPr="00AE1DB8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львира (6б</w:t>
                  </w:r>
                  <w:r w:rsidRPr="00AE1DB8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)</w:t>
                  </w:r>
                </w:p>
                <w:p w:rsidR="001A0777" w:rsidRPr="00AE1DB8" w:rsidRDefault="001A0777" w:rsidP="000C19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:rsidR="00B54CAC" w:rsidRPr="00AE1DB8" w:rsidRDefault="00B54CAC">
                  <w:pPr>
                    <w:rPr>
                      <w:sz w:val="24"/>
                    </w:rPr>
                  </w:pPr>
                </w:p>
                <w:p w:rsidR="00F33DF0" w:rsidRPr="00AE1DB8" w:rsidRDefault="00F33DF0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9.4pt;margin-top:483.45pt;width:359.85pt;height:153.65pt;z-index:2516654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3">
              <w:txbxContent>
                <w:p w:rsidR="000E2820" w:rsidRPr="00AE1DB8" w:rsidRDefault="000C197D" w:rsidP="00572A71">
                  <w:pPr>
                    <w:ind w:firstLine="709"/>
                    <w:rPr>
                      <w:rFonts w:ascii="Times New Roman" w:hAnsi="Times New Roman" w:cs="Times New Roman"/>
                      <w:sz w:val="28"/>
                    </w:rPr>
                  </w:pPr>
                  <w:r w:rsidRPr="00AE1DB8">
                    <w:rPr>
                      <w:rFonts w:ascii="Times New Roman" w:hAnsi="Times New Roman" w:cs="Times New Roman"/>
                      <w:sz w:val="28"/>
                    </w:rPr>
                    <w:t>Нашей школе исполняется</w:t>
                  </w:r>
                  <w:r w:rsidR="001E4591" w:rsidRPr="00AE1DB8">
                    <w:rPr>
                      <w:rFonts w:ascii="Times New Roman" w:hAnsi="Times New Roman" w:cs="Times New Roman"/>
                      <w:sz w:val="28"/>
                    </w:rPr>
                    <w:t xml:space="preserve"> 35 лет. Я учусь в шестом классе. И это потрясаю</w:t>
                  </w:r>
                  <w:r w:rsidR="006D768E" w:rsidRPr="00AE1DB8">
                    <w:rPr>
                      <w:rFonts w:ascii="Times New Roman" w:hAnsi="Times New Roman" w:cs="Times New Roman"/>
                      <w:sz w:val="28"/>
                    </w:rPr>
                    <w:t>ще, что в школе обучались ребята</w:t>
                  </w:r>
                  <w:r w:rsidR="001E4591" w:rsidRPr="00AE1DB8">
                    <w:rPr>
                      <w:rFonts w:ascii="Times New Roman" w:hAnsi="Times New Roman" w:cs="Times New Roman"/>
                      <w:sz w:val="28"/>
                    </w:rPr>
                    <w:t>, которые нашли достойное занятие и профессию. Я желаю нашей школе</w:t>
                  </w:r>
                  <w:r w:rsidR="006D768E" w:rsidRPr="00AE1DB8">
                    <w:rPr>
                      <w:rFonts w:ascii="Times New Roman" w:hAnsi="Times New Roman" w:cs="Times New Roman"/>
                      <w:sz w:val="28"/>
                    </w:rPr>
                    <w:t xml:space="preserve"> хороших учеников и много – много выпусков. С праздником, школа, с юбилеем!</w:t>
                  </w:r>
                </w:p>
                <w:p w:rsidR="006D768E" w:rsidRPr="00AE1DB8" w:rsidRDefault="006D768E" w:rsidP="006D768E">
                  <w:pPr>
                    <w:jc w:val="right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proofErr w:type="spellStart"/>
                  <w:r w:rsidRPr="00AE1DB8">
                    <w:rPr>
                      <w:rFonts w:ascii="Times New Roman" w:hAnsi="Times New Roman" w:cs="Times New Roman"/>
                      <w:b/>
                      <w:sz w:val="28"/>
                    </w:rPr>
                    <w:t>Дербанова</w:t>
                  </w:r>
                  <w:proofErr w:type="spellEnd"/>
                  <w:r w:rsidRPr="00AE1DB8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Софья (6б)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298.8pt;margin-top:151.4pt;width:224.45pt;height:354.6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" fillcolor="#dafda7" strokecolor="#94b64e [3046]">
            <v:fill color2="#f5ffe6" rotate="t" angle="180" colors="0 #dafda7;22938f #e4fdc2;1 #f5ffe6" focus="100%" type="gradient"/>
            <v:shadow on="t" color="black" opacity="24903f" origin=",.5" offset="0,.55556mm"/>
            <v:textbox style="mso-next-textbox:#_x0000_s1029">
              <w:txbxContent>
                <w:p w:rsidR="00B54CAC" w:rsidRPr="00AE1DB8" w:rsidRDefault="00B54CAC" w:rsidP="00B54CAC">
                  <w:pPr>
                    <w:pStyle w:val="a9"/>
                    <w:spacing w:before="0" w:beforeAutospacing="0" w:after="0" w:afterAutospacing="0"/>
                    <w:jc w:val="both"/>
                    <w:rPr>
                      <w:sz w:val="28"/>
                    </w:rPr>
                  </w:pPr>
                  <w:r w:rsidRPr="00AE1DB8">
                    <w:rPr>
                      <w:rFonts w:asciiTheme="minorHAnsi" w:hAnsi="Calibri" w:cstheme="minorBidi"/>
                      <w:color w:val="000000" w:themeColor="dark1"/>
                      <w:kern w:val="24"/>
                      <w:sz w:val="40"/>
                      <w:szCs w:val="36"/>
                    </w:rPr>
                    <w:tab/>
                  </w:r>
                  <w:r w:rsidRPr="00AE1DB8">
                    <w:rPr>
                      <w:color w:val="000000" w:themeColor="dark1"/>
                      <w:kern w:val="24"/>
                      <w:sz w:val="28"/>
                    </w:rPr>
                    <w:t>Нашей школе 35 лет. С каждым годом она становится все лучше и лучше. Она совершенствуется на глазах всех учеников</w:t>
                  </w:r>
                  <w:r w:rsidR="000E2820" w:rsidRPr="00AE1DB8">
                    <w:rPr>
                      <w:color w:val="000000" w:themeColor="dark1"/>
                      <w:kern w:val="24"/>
                      <w:sz w:val="28"/>
                    </w:rPr>
                    <w:t>,</w:t>
                  </w:r>
                  <w:r w:rsidRPr="00AE1DB8">
                    <w:rPr>
                      <w:color w:val="000000" w:themeColor="dark1"/>
                      <w:kern w:val="24"/>
                      <w:sz w:val="28"/>
                    </w:rPr>
                    <w:t xml:space="preserve"> и поэтому в ней всегда хочется учиться, получать хорошие оценки, встречаться с одноклассниками, проявлять свои таланты.</w:t>
                  </w:r>
                </w:p>
                <w:p w:rsidR="00B54CAC" w:rsidRPr="00AE1DB8" w:rsidRDefault="00B54CAC" w:rsidP="00B54CAC">
                  <w:pPr>
                    <w:pStyle w:val="a9"/>
                    <w:spacing w:before="0" w:beforeAutospacing="0" w:after="0" w:afterAutospacing="0"/>
                    <w:jc w:val="both"/>
                    <w:rPr>
                      <w:sz w:val="28"/>
                    </w:rPr>
                  </w:pPr>
                  <w:r w:rsidRPr="00AE1DB8">
                    <w:rPr>
                      <w:color w:val="000000" w:themeColor="dark1"/>
                      <w:kern w:val="24"/>
                      <w:sz w:val="28"/>
                    </w:rPr>
                    <w:t>Но самое важное для нас – это любимые учителя. Многие из них работают в этой школе почти с самого ее рождения. Мы их очень любим и уважаем.</w:t>
                  </w:r>
                </w:p>
                <w:p w:rsidR="00B54CAC" w:rsidRPr="00AE1DB8" w:rsidRDefault="00B54CAC" w:rsidP="00B54CAC">
                  <w:pPr>
                    <w:pStyle w:val="a9"/>
                    <w:spacing w:before="0" w:beforeAutospacing="0" w:after="0" w:afterAutospacing="0"/>
                    <w:jc w:val="both"/>
                    <w:rPr>
                      <w:sz w:val="28"/>
                    </w:rPr>
                  </w:pPr>
                  <w:r w:rsidRPr="00AE1DB8">
                    <w:rPr>
                      <w:color w:val="000000" w:themeColor="dark1"/>
                      <w:kern w:val="24"/>
                      <w:sz w:val="28"/>
                    </w:rPr>
                    <w:t xml:space="preserve">Школа – это частичка нас, нашей души, нашей жизни. Школа – это наш родной дом. И я  желаю ей долгой жизни и талантливых учеников. С праздником, дорогая школа! </w:t>
                  </w:r>
                </w:p>
                <w:p w:rsidR="00B54CAC" w:rsidRPr="00AE1DB8" w:rsidRDefault="00C0431B" w:rsidP="00B54CAC">
                  <w:pPr>
                    <w:pStyle w:val="a9"/>
                    <w:spacing w:before="0" w:beforeAutospacing="0" w:after="0" w:afterAutospacing="0"/>
                    <w:jc w:val="right"/>
                    <w:rPr>
                      <w:sz w:val="28"/>
                    </w:rPr>
                  </w:pPr>
                  <w:r w:rsidRPr="00AE1DB8">
                    <w:rPr>
                      <w:b/>
                      <w:bCs/>
                      <w:color w:val="000000" w:themeColor="dark1"/>
                      <w:kern w:val="24"/>
                      <w:sz w:val="28"/>
                    </w:rPr>
                    <w:t>Дорошина Лера  (6б)</w:t>
                  </w:r>
                  <w:r w:rsidR="00B54CAC" w:rsidRPr="00AE1DB8">
                    <w:rPr>
                      <w:b/>
                      <w:bCs/>
                      <w:color w:val="000000" w:themeColor="dark1"/>
                      <w:kern w:val="24"/>
                      <w:sz w:val="28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3D7EEF" w:rsidRPr="00B54CAC" w:rsidSect="009C1883">
      <w:headerReference w:type="default" r:id="rId9"/>
      <w:footerReference w:type="default" r:id="rId10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CAC" w:rsidRDefault="00B54CAC" w:rsidP="00EF1D2C">
      <w:pPr>
        <w:spacing w:after="0" w:line="240" w:lineRule="auto"/>
      </w:pPr>
      <w:r>
        <w:separator/>
      </w:r>
    </w:p>
  </w:endnote>
  <w:endnote w:type="continuationSeparator" w:id="0">
    <w:p w:rsidR="00B54CAC" w:rsidRDefault="00B54CAC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83" w:rsidRPr="009C1883" w:rsidRDefault="009C1883" w:rsidP="003D203D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4813300</wp:posOffset>
          </wp:positionH>
          <wp:positionV relativeFrom="paragraph">
            <wp:posOffset>-775335</wp:posOffset>
          </wp:positionV>
          <wp:extent cx="2139315" cy="1010285"/>
          <wp:effectExtent l="0" t="0" r="0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9315" cy="10102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C1883" w:rsidRDefault="009C18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CAC" w:rsidRDefault="00B54CAC" w:rsidP="00EF1D2C">
      <w:pPr>
        <w:spacing w:after="0" w:line="240" w:lineRule="auto"/>
      </w:pPr>
      <w:r>
        <w:separator/>
      </w:r>
    </w:p>
  </w:footnote>
  <w:footnote w:type="continuationSeparator" w:id="0">
    <w:p w:rsidR="00B54CAC" w:rsidRDefault="00B54CAC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AE1DB8">
      <w:rPr>
        <w:noProof/>
        <w:color w:val="31849B" w:themeColor="accent5" w:themeShade="BF"/>
      </w:rPr>
      <w:pict>
        <v:group id="Group 9" o:spid="_x0000_s4097" style="position:absolute;left:0;text-align:left;margin-left:240.5pt;margin-top:-5.4pt;width:104.35pt;height:29.9pt;z-index:251671552;mso-position-horizontal-relative:text;mso-position-vertical-relative:text" coordorigin="4168,600" coordsize="2087,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4100" type="#_x0000_t32" style="position:absolute;left:4168;top:953;width:6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93zsQAAADaAAAADwAAAGRycy9kb3ducmV2LnhtbESPQWsCMRSE7wX/Q3iCl1KzCtayNYpK&#10;hR70oN1Lb6+b103o5iVsUnf775uC0OMwM98wq83gWnGlLlrPCmbTAgRx7bXlRkH1dnh4AhETssbW&#10;Myn4oQib9ehuhaX2PZ/pekmNyBCOJSowKYVSylgbchinPhBn79N3DlOWXSN1h32Gu1bOi+JROrSc&#10;FwwG2huqvy7fTkHYHRYfL5UO7+F0Xy2PvTlaa5SajIftM4hEQ/oP39qvWsEC/q7kG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P3fOxAAAANoAAAAPAAAAAAAAAAAA&#10;AAAAAKECAABkcnMvZG93bnJldi54bWxQSwUGAAAAAAQABAD5AAAAkgMAAAAA&#10;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4099" type="#_x0000_t202" style="position:absolute;left:4948;top:600;width:429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<v:textbox>
              <w:txbxContent>
                <w:p w:rsidR="00EF1D2C" w:rsidRPr="009C1883" w:rsidRDefault="00B54CAC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  <v:shape id="AutoShape 6" o:spid="_x0000_s4098" type="#_x0000_t32" style="position:absolute;left:5563;top:953;width:69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OQMMUAAADaAAAADwAAAGRycy9kb3ducmV2LnhtbESP3WrCQBSE7wt9h+UUvKsbW7Saukoo&#10;+EPBilHo7SF7zIZmz4bsGuPbd4VCL4eZ+YaZL3tbi45aXzlWMBomIIgLpysuFZyOq+cpCB+QNdaO&#10;ScGNPCwXjw9zTLW78oG6PJQiQtinqMCE0KRS+sKQRT90DXH0zq61GKJsS6lbvEa4reVLkkykxYrj&#10;gsGGPgwVP/nFKjjc8q7YZybbrF6n2Xr8tfv+nGmlBk999g4iUB/+w3/trVbwBvc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OQMMUAAADaAAAADwAAAAAAAAAA&#10;AAAAAAChAgAAZHJzL2Rvd25yZXYueG1sUEsFBgAAAAAEAAQA+QAAAJMDAAAAAA==&#10;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B54CAC">
      <w:rPr>
        <w:rFonts w:ascii="Monotype Corsiva" w:hAnsi="Monotype Corsiva"/>
        <w:color w:val="C00000"/>
        <w:sz w:val="32"/>
        <w:szCs w:val="32"/>
      </w:rPr>
      <w:t>05</w:t>
    </w:r>
    <w:r w:rsidR="00EF1D2C" w:rsidRPr="009C1883">
      <w:rPr>
        <w:rFonts w:ascii="Monotype Corsiva" w:hAnsi="Monotype Corsiva"/>
        <w:color w:val="C00000"/>
        <w:sz w:val="32"/>
        <w:szCs w:val="32"/>
      </w:rPr>
      <w:t>.</w:t>
    </w:r>
    <w:r w:rsidR="00B54CAC">
      <w:rPr>
        <w:rFonts w:ascii="Monotype Corsiva" w:hAnsi="Monotype Corsiva"/>
        <w:color w:val="C00000"/>
        <w:sz w:val="32"/>
        <w:szCs w:val="32"/>
      </w:rPr>
      <w:t>1</w:t>
    </w:r>
    <w:r w:rsidR="00EF1D2C" w:rsidRPr="009C1883">
      <w:rPr>
        <w:rFonts w:ascii="Monotype Corsiva" w:hAnsi="Monotype Corsiva"/>
        <w:color w:val="C00000"/>
        <w:sz w:val="32"/>
        <w:szCs w:val="32"/>
      </w:rPr>
      <w:t>2.20</w:t>
    </w:r>
    <w:r w:rsidR="00B54CAC">
      <w:rPr>
        <w:rFonts w:ascii="Monotype Corsiva" w:hAnsi="Monotype Corsiva"/>
        <w:color w:val="C00000"/>
        <w:sz w:val="32"/>
        <w:szCs w:val="32"/>
      </w:rPr>
      <w:t>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102">
      <o:colormru v:ext="edit" colors="#c5c5ff"/>
      <o:colormenu v:ext="edit" strokecolor="none [2405]" shadowcolor="none"/>
    </o:shapedefaults>
    <o:shapelayout v:ext="edit">
      <o:idmap v:ext="edit" data="4"/>
      <o:rules v:ext="edit">
        <o:r id="V:Rule3" type="connector" idref="#AutoShape 2"/>
        <o:r id="V:Rule4" type="connector" idref="#AutoShape 6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54CAC"/>
    <w:rsid w:val="000C197D"/>
    <w:rsid w:val="000E2820"/>
    <w:rsid w:val="00105BFA"/>
    <w:rsid w:val="001A0777"/>
    <w:rsid w:val="001E4591"/>
    <w:rsid w:val="003D203D"/>
    <w:rsid w:val="003D7EEF"/>
    <w:rsid w:val="00572A71"/>
    <w:rsid w:val="005A2E11"/>
    <w:rsid w:val="006D768E"/>
    <w:rsid w:val="006E2ACB"/>
    <w:rsid w:val="007B62BA"/>
    <w:rsid w:val="007C58B8"/>
    <w:rsid w:val="007E20A5"/>
    <w:rsid w:val="008B77F3"/>
    <w:rsid w:val="009C1883"/>
    <w:rsid w:val="00AE1DB8"/>
    <w:rsid w:val="00B54CAC"/>
    <w:rsid w:val="00C0431B"/>
    <w:rsid w:val="00EF1D2C"/>
    <w:rsid w:val="00F33DF0"/>
    <w:rsid w:val="00FB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>
      <o:colormru v:ext="edit" colors="#c5c5ff"/>
      <o:colormenu v:ext="edit" strokecolor="none [2405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D2C"/>
  </w:style>
  <w:style w:type="paragraph" w:styleId="a9">
    <w:name w:val="Normal (Web)"/>
    <w:basedOn w:val="a"/>
    <w:uiPriority w:val="99"/>
    <w:semiHidden/>
    <w:unhideWhenUsed/>
    <w:rsid w:val="00B54CA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D2C"/>
  </w:style>
  <w:style w:type="paragraph" w:styleId="a9">
    <w:name w:val="Normal (Web)"/>
    <w:basedOn w:val="a"/>
    <w:uiPriority w:val="99"/>
    <w:semiHidden/>
    <w:unhideWhenUsed/>
    <w:rsid w:val="00B54CA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1074;&#1099;&#1087;&#1091;&#1089;&#1082;-&#1102;&#1073;&#1080;&#1083;&#1077;&#1081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B072A-BFB4-4EEF-AC2D-439DFC487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</Template>
  <TotalTime>79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Михайловна</dc:creator>
  <cp:lastModifiedBy>User</cp:lastModifiedBy>
  <cp:revision>11</cp:revision>
  <dcterms:created xsi:type="dcterms:W3CDTF">2013-12-04T14:17:00Z</dcterms:created>
  <dcterms:modified xsi:type="dcterms:W3CDTF">2013-12-05T10:58:00Z</dcterms:modified>
</cp:coreProperties>
</file>